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5DD0E" w14:textId="77777777" w:rsidR="002206B3" w:rsidRPr="002206B3" w:rsidRDefault="002206B3" w:rsidP="002206B3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2206B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 xml:space="preserve">John LEGHTON </w:t>
      </w:r>
      <w:r w:rsidRPr="002206B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 w:rsidRPr="002206B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2206B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176E4598" w14:textId="77777777" w:rsidR="002206B3" w:rsidRPr="002206B3" w:rsidRDefault="002206B3" w:rsidP="002206B3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C709415" w14:textId="77777777" w:rsidR="002206B3" w:rsidRPr="002206B3" w:rsidRDefault="002206B3" w:rsidP="002206B3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5EDEEDB" w14:textId="77777777" w:rsidR="002206B3" w:rsidRPr="002206B3" w:rsidRDefault="002206B3" w:rsidP="002206B3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2206B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 w:rsidRPr="002206B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He, Robert Cresset(q.v.) and George Boothe(q.v.) made a plaint of trespass</w:t>
      </w:r>
    </w:p>
    <w:p w14:paraId="13F0F98A" w14:textId="77777777" w:rsidR="002206B3" w:rsidRPr="002206B3" w:rsidRDefault="002206B3" w:rsidP="002206B3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2206B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2206B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and taking against John </w:t>
      </w:r>
      <w:proofErr w:type="spellStart"/>
      <w:r w:rsidRPr="002206B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Nuehall</w:t>
      </w:r>
      <w:proofErr w:type="spellEnd"/>
      <w:r w:rsidRPr="002206B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</w:t>
      </w:r>
      <w:proofErr w:type="spellStart"/>
      <w:r w:rsidRPr="002206B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Bedak</w:t>
      </w:r>
      <w:proofErr w:type="spellEnd"/>
      <w:r w:rsidRPr="002206B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(q.v.) and Richard </w:t>
      </w:r>
      <w:proofErr w:type="spellStart"/>
      <w:r w:rsidRPr="002206B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Wulmedon</w:t>
      </w:r>
      <w:proofErr w:type="spellEnd"/>
      <w:r w:rsidRPr="002206B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(q.v.).</w:t>
      </w:r>
    </w:p>
    <w:p w14:paraId="1EA1DC88" w14:textId="77777777" w:rsidR="002206B3" w:rsidRPr="002206B3" w:rsidRDefault="002206B3" w:rsidP="002206B3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2206B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2206B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2206B3"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06B3">
          <w:rPr>
            <w:rStyle w:val="Hyperlink"/>
            <w:rFonts w:ascii="Times New Roman" w:eastAsia="Calibri" w:hAnsi="Times New Roman" w:cs="Times New Roman"/>
            <w:color w:val="auto"/>
            <w:sz w:val="24"/>
            <w:szCs w:val="24"/>
            <w:u w:val="none"/>
          </w:rPr>
          <w:t>http://aalt.law.uh.edu/Indices/CP40Indices/CP40no883Pl.htm</w:t>
        </w:r>
      </w:hyperlink>
      <w:r w:rsidRPr="002206B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)</w:t>
      </w:r>
    </w:p>
    <w:p w14:paraId="42960621" w14:textId="77777777" w:rsidR="002206B3" w:rsidRPr="002206B3" w:rsidRDefault="002206B3" w:rsidP="002206B3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075E6B9" w14:textId="77777777" w:rsidR="002206B3" w:rsidRPr="002206B3" w:rsidRDefault="002206B3" w:rsidP="002206B3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6210CAB" w14:textId="77777777" w:rsidR="002206B3" w:rsidRPr="002206B3" w:rsidRDefault="002206B3" w:rsidP="002206B3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2206B3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21 July 2021</w:t>
      </w:r>
    </w:p>
    <w:p w14:paraId="03CFC1B2" w14:textId="77777777" w:rsidR="00BA00AB" w:rsidRPr="002206B3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2206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AC47A" w14:textId="77777777" w:rsidR="002206B3" w:rsidRDefault="002206B3" w:rsidP="009139A6">
      <w:r>
        <w:separator/>
      </w:r>
    </w:p>
  </w:endnote>
  <w:endnote w:type="continuationSeparator" w:id="0">
    <w:p w14:paraId="203FC6CA" w14:textId="77777777" w:rsidR="002206B3" w:rsidRDefault="002206B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16E7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56D5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B569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68010" w14:textId="77777777" w:rsidR="002206B3" w:rsidRDefault="002206B3" w:rsidP="009139A6">
      <w:r>
        <w:separator/>
      </w:r>
    </w:p>
  </w:footnote>
  <w:footnote w:type="continuationSeparator" w:id="0">
    <w:p w14:paraId="6A2683E0" w14:textId="77777777" w:rsidR="002206B3" w:rsidRDefault="002206B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0DA2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859E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4712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6B3"/>
    <w:rsid w:val="000666E0"/>
    <w:rsid w:val="002206B3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F5B91D"/>
  <w15:chartTrackingRefBased/>
  <w15:docId w15:val="{9C167CF6-AEE3-4E5B-A72B-5430ABF60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206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2021-09-17T15:05:00Z</dcterms:created>
  <dcterms:modified xsi:type="dcterms:W3CDTF">2021-09-17T15:05:00Z</dcterms:modified>
</cp:coreProperties>
</file>